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852EEE" w:rsidRDefault="00695B61" w:rsidP="007C0592">
            <w:pPr>
              <w:rPr>
                <w:rFonts w:cs="Times New Roman"/>
                <w:szCs w:val="28"/>
                <w:lang w:val="en-US"/>
              </w:rPr>
            </w:pPr>
            <w:bookmarkStart w:id="0" w:name="_GoBack"/>
            <w:bookmarkEnd w:id="0"/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387A56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AC1F36">
        <w:rPr>
          <w:rFonts w:cs="Times New Roman"/>
          <w:szCs w:val="28"/>
        </w:rPr>
        <w:t>О внесении изменений</w:t>
      </w:r>
    </w:p>
    <w:p w:rsidR="00387A56" w:rsidRDefault="00AC1F36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в приказ департамента</w:t>
      </w:r>
    </w:p>
    <w:p w:rsidR="00387A56" w:rsidRDefault="00AC1F36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труда и </w:t>
      </w:r>
      <w:proofErr w:type="gramStart"/>
      <w:r>
        <w:rPr>
          <w:rFonts w:cs="Times New Roman"/>
          <w:szCs w:val="28"/>
        </w:rPr>
        <w:t>социальной</w:t>
      </w:r>
      <w:proofErr w:type="gramEnd"/>
    </w:p>
    <w:p w:rsidR="00387A56" w:rsidRDefault="00AC1F36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поддержки населения</w:t>
      </w:r>
    </w:p>
    <w:p w:rsidR="00387A56" w:rsidRDefault="00AC1F36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Ярославской области</w:t>
      </w:r>
    </w:p>
    <w:p w:rsidR="00695B61" w:rsidRDefault="00AC1F36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от 1</w:t>
      </w:r>
      <w:r w:rsidR="00FF52F3">
        <w:rPr>
          <w:rFonts w:cs="Times New Roman"/>
          <w:szCs w:val="28"/>
        </w:rPr>
        <w:t>8</w:t>
      </w:r>
      <w:r>
        <w:rPr>
          <w:rFonts w:cs="Times New Roman"/>
          <w:szCs w:val="28"/>
        </w:rPr>
        <w:t>.</w:t>
      </w:r>
      <w:r w:rsidR="00FF52F3">
        <w:rPr>
          <w:rFonts w:cs="Times New Roman"/>
          <w:szCs w:val="28"/>
        </w:rPr>
        <w:t>11</w:t>
      </w:r>
      <w:r>
        <w:rPr>
          <w:rFonts w:cs="Times New Roman"/>
          <w:szCs w:val="28"/>
        </w:rPr>
        <w:t>.201</w:t>
      </w:r>
      <w:r w:rsidR="00FF52F3">
        <w:rPr>
          <w:rFonts w:cs="Times New Roman"/>
          <w:szCs w:val="28"/>
        </w:rPr>
        <w:t>0</w:t>
      </w:r>
      <w:r>
        <w:rPr>
          <w:rFonts w:cs="Times New Roman"/>
          <w:szCs w:val="28"/>
        </w:rPr>
        <w:t xml:space="preserve"> № </w:t>
      </w:r>
      <w:r w:rsidR="00FF52F3">
        <w:rPr>
          <w:rFonts w:cs="Times New Roman"/>
          <w:szCs w:val="28"/>
        </w:rPr>
        <w:t>44</w:t>
      </w:r>
      <w:r w:rsidR="00977B87"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193D58" w:rsidRDefault="00193D58" w:rsidP="00695B61">
      <w:pPr>
        <w:ind w:right="-2"/>
        <w:jc w:val="both"/>
        <w:rPr>
          <w:rFonts w:cs="Times New Roman"/>
          <w:szCs w:val="28"/>
        </w:rPr>
      </w:pPr>
    </w:p>
    <w:p w:rsidR="00CA1F2D" w:rsidRDefault="00CA1F2D" w:rsidP="00695B61">
      <w:pPr>
        <w:ind w:right="-2"/>
        <w:jc w:val="both"/>
        <w:rPr>
          <w:rFonts w:cs="Times New Roman"/>
          <w:szCs w:val="28"/>
        </w:rPr>
      </w:pPr>
    </w:p>
    <w:p w:rsidR="00447A3A" w:rsidRPr="003F2728" w:rsidRDefault="00447A3A" w:rsidP="00447A3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соответствии с </w:t>
      </w:r>
      <w:r w:rsidR="002F1565">
        <w:rPr>
          <w:rFonts w:cs="Times New Roman"/>
          <w:szCs w:val="28"/>
        </w:rPr>
        <w:t>указом Губернатора области от 31.01.2013 № 47 «О</w:t>
      </w:r>
      <w:r w:rsidR="006C5073">
        <w:rPr>
          <w:rFonts w:cs="Times New Roman"/>
          <w:szCs w:val="28"/>
        </w:rPr>
        <w:t> </w:t>
      </w:r>
      <w:r w:rsidR="002F1565">
        <w:rPr>
          <w:rFonts w:cs="Times New Roman"/>
          <w:szCs w:val="28"/>
        </w:rPr>
        <w:t>комиссиях по соблюдению требований к служебному поведению и</w:t>
      </w:r>
      <w:r w:rsidR="006C5073">
        <w:rPr>
          <w:rFonts w:cs="Times New Roman"/>
          <w:szCs w:val="28"/>
        </w:rPr>
        <w:t> </w:t>
      </w:r>
      <w:r w:rsidR="002F1565">
        <w:rPr>
          <w:rFonts w:cs="Times New Roman"/>
          <w:szCs w:val="28"/>
        </w:rPr>
        <w:t>урегулированию конфликта интересов»</w:t>
      </w:r>
      <w:r>
        <w:rPr>
          <w:rFonts w:cs="Times New Roman"/>
          <w:szCs w:val="28"/>
        </w:rPr>
        <w:t xml:space="preserve"> </w:t>
      </w:r>
    </w:p>
    <w:p w:rsidR="00695B61" w:rsidRPr="00A61019" w:rsidRDefault="00852EEE" w:rsidP="00695B6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МИНИСТЕРСТВО</w:t>
      </w:r>
      <w:r w:rsidR="00AC1F36">
        <w:rPr>
          <w:rFonts w:cs="Times New Roman"/>
          <w:szCs w:val="28"/>
        </w:rPr>
        <w:t xml:space="preserve"> ТРУДА И СОЦИАЛЬНОЙ ПОДДЕРЖКИ НАСЕЛЕНИЯ ЯРОСЛАВСКОЙ ОБЛАСТИ </w:t>
      </w:r>
      <w:r w:rsidR="001B3AD5">
        <w:rPr>
          <w:rFonts w:cs="Times New Roman"/>
          <w:szCs w:val="28"/>
        </w:rPr>
        <w:t>ПРИКАЗЫВАЕТ</w:t>
      </w:r>
      <w:r w:rsidR="00695B61">
        <w:rPr>
          <w:rFonts w:cs="Times New Roman"/>
          <w:szCs w:val="28"/>
        </w:rPr>
        <w:t>:</w:t>
      </w:r>
    </w:p>
    <w:p w:rsidR="00AC1F36" w:rsidRDefault="00AC1F36" w:rsidP="00AC1F36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1. Внести в </w:t>
      </w:r>
      <w:r w:rsidR="000B02CC">
        <w:rPr>
          <w:rFonts w:eastAsiaTheme="minorHAnsi" w:cs="Times New Roman"/>
          <w:szCs w:val="28"/>
        </w:rPr>
        <w:t xml:space="preserve">пункт 5 </w:t>
      </w:r>
      <w:r w:rsidR="002F1565">
        <w:rPr>
          <w:rFonts w:eastAsiaTheme="minorHAnsi" w:cs="Times New Roman"/>
          <w:szCs w:val="28"/>
        </w:rPr>
        <w:t>Положени</w:t>
      </w:r>
      <w:r w:rsidR="000B02CC">
        <w:rPr>
          <w:rFonts w:eastAsiaTheme="minorHAnsi" w:cs="Times New Roman"/>
          <w:szCs w:val="28"/>
        </w:rPr>
        <w:t>я</w:t>
      </w:r>
      <w:r w:rsidR="002F1565">
        <w:rPr>
          <w:rFonts w:eastAsiaTheme="minorHAnsi" w:cs="Times New Roman"/>
          <w:szCs w:val="28"/>
        </w:rPr>
        <w:t xml:space="preserve"> о комиссии по соблюдению требований к служебному поведению и урегулированию конфликта интересов в</w:t>
      </w:r>
      <w:r w:rsidR="006C5073">
        <w:rPr>
          <w:rFonts w:eastAsiaTheme="minorHAnsi" w:cs="Times New Roman"/>
          <w:szCs w:val="28"/>
        </w:rPr>
        <w:t> </w:t>
      </w:r>
      <w:r w:rsidR="002F1565">
        <w:rPr>
          <w:rFonts w:eastAsiaTheme="minorHAnsi" w:cs="Times New Roman"/>
          <w:szCs w:val="28"/>
        </w:rPr>
        <w:t>министерстве труда и социальной поддержки населения Ярославской области, утвержденно</w:t>
      </w:r>
      <w:r w:rsidR="00345B59">
        <w:rPr>
          <w:rFonts w:eastAsiaTheme="minorHAnsi" w:cs="Times New Roman"/>
          <w:szCs w:val="28"/>
        </w:rPr>
        <w:t>го</w:t>
      </w:r>
      <w:r w:rsidR="002F1565">
        <w:rPr>
          <w:rFonts w:eastAsiaTheme="minorHAnsi" w:cs="Times New Roman"/>
          <w:szCs w:val="28"/>
        </w:rPr>
        <w:t xml:space="preserve"> </w:t>
      </w:r>
      <w:hyperlink r:id="rId7" w:history="1">
        <w:r w:rsidRPr="00AC1F36">
          <w:rPr>
            <w:rFonts w:eastAsiaTheme="minorHAnsi" w:cs="Times New Roman"/>
            <w:szCs w:val="28"/>
          </w:rPr>
          <w:t>п</w:t>
        </w:r>
        <w:r w:rsidR="00463D2F">
          <w:rPr>
            <w:rFonts w:eastAsiaTheme="minorHAnsi" w:cs="Times New Roman"/>
            <w:szCs w:val="28"/>
          </w:rPr>
          <w:t>риказ</w:t>
        </w:r>
        <w:r w:rsidR="002F1565">
          <w:rPr>
            <w:rFonts w:eastAsiaTheme="minorHAnsi" w:cs="Times New Roman"/>
            <w:szCs w:val="28"/>
          </w:rPr>
          <w:t>ом</w:t>
        </w:r>
        <w:r w:rsidR="00463D2F">
          <w:rPr>
            <w:rFonts w:eastAsiaTheme="minorHAnsi" w:cs="Times New Roman"/>
            <w:szCs w:val="28"/>
          </w:rPr>
          <w:t xml:space="preserve"> департамента труда и социальной поддержки населения Ярославской области от 18.11.2010 № 44 «О комиссии по</w:t>
        </w:r>
        <w:r w:rsidR="00387A56">
          <w:rPr>
            <w:rFonts w:eastAsiaTheme="minorHAnsi" w:cs="Times New Roman"/>
            <w:szCs w:val="28"/>
          </w:rPr>
          <w:t> </w:t>
        </w:r>
        <w:r w:rsidR="00463D2F">
          <w:rPr>
            <w:rFonts w:eastAsiaTheme="minorHAnsi" w:cs="Times New Roman"/>
            <w:szCs w:val="28"/>
          </w:rPr>
          <w:t>соблюдению требований к служебному поведению и урегулированию конфликта интересов»</w:t>
        </w:r>
        <w:r w:rsidR="006C5073">
          <w:rPr>
            <w:rFonts w:eastAsiaTheme="minorHAnsi" w:cs="Times New Roman"/>
            <w:szCs w:val="28"/>
          </w:rPr>
          <w:t>,</w:t>
        </w:r>
        <w:r w:rsidR="00463D2F">
          <w:rPr>
            <w:rFonts w:eastAsiaTheme="minorHAnsi" w:cs="Times New Roman"/>
            <w:szCs w:val="28"/>
          </w:rPr>
          <w:t xml:space="preserve"> следующ</w:t>
        </w:r>
        <w:r w:rsidR="008228C3">
          <w:rPr>
            <w:rFonts w:eastAsiaTheme="minorHAnsi" w:cs="Times New Roman"/>
            <w:szCs w:val="28"/>
          </w:rPr>
          <w:t>и</w:t>
        </w:r>
        <w:r w:rsidR="00463D2F">
          <w:rPr>
            <w:rFonts w:eastAsiaTheme="minorHAnsi" w:cs="Times New Roman"/>
            <w:szCs w:val="28"/>
          </w:rPr>
          <w:t xml:space="preserve">е </w:t>
        </w:r>
        <w:proofErr w:type="gramStart"/>
        <w:r w:rsidR="00463D2F">
          <w:rPr>
            <w:rFonts w:eastAsiaTheme="minorHAnsi" w:cs="Times New Roman"/>
            <w:szCs w:val="28"/>
          </w:rPr>
          <w:t>изменени</w:t>
        </w:r>
      </w:hyperlink>
      <w:r w:rsidR="008228C3">
        <w:rPr>
          <w:rFonts w:eastAsiaTheme="minorHAnsi" w:cs="Times New Roman"/>
          <w:szCs w:val="28"/>
        </w:rPr>
        <w:t>я</w:t>
      </w:r>
      <w:proofErr w:type="gramEnd"/>
      <w:r>
        <w:rPr>
          <w:rFonts w:eastAsiaTheme="minorHAnsi" w:cs="Times New Roman"/>
          <w:szCs w:val="28"/>
        </w:rPr>
        <w:t>:</w:t>
      </w:r>
    </w:p>
    <w:p w:rsidR="00852EEE" w:rsidRDefault="00112827" w:rsidP="00AC1F36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1.1.</w:t>
      </w:r>
      <w:r w:rsidR="00387A56">
        <w:rPr>
          <w:rFonts w:eastAsiaTheme="minorHAnsi" w:cs="Times New Roman"/>
          <w:szCs w:val="28"/>
        </w:rPr>
        <w:t> </w:t>
      </w:r>
      <w:r w:rsidR="006C5073">
        <w:rPr>
          <w:rFonts w:eastAsiaTheme="minorHAnsi" w:cs="Times New Roman"/>
          <w:szCs w:val="28"/>
        </w:rPr>
        <w:t>А</w:t>
      </w:r>
      <w:r w:rsidR="000B02CC">
        <w:rPr>
          <w:rFonts w:eastAsiaTheme="minorHAnsi" w:cs="Times New Roman"/>
          <w:szCs w:val="28"/>
        </w:rPr>
        <w:t>бзац перв</w:t>
      </w:r>
      <w:r w:rsidR="006C5073">
        <w:rPr>
          <w:rFonts w:eastAsiaTheme="minorHAnsi" w:cs="Times New Roman"/>
          <w:szCs w:val="28"/>
        </w:rPr>
        <w:t>ый</w:t>
      </w:r>
      <w:r w:rsidR="000B02CC">
        <w:rPr>
          <w:rFonts w:eastAsiaTheme="minorHAnsi" w:cs="Times New Roman"/>
          <w:szCs w:val="28"/>
        </w:rPr>
        <w:t xml:space="preserve"> </w:t>
      </w:r>
      <w:r w:rsidR="006C5073">
        <w:rPr>
          <w:rFonts w:eastAsiaTheme="minorHAnsi" w:cs="Times New Roman"/>
          <w:szCs w:val="28"/>
        </w:rPr>
        <w:t>после цифр</w:t>
      </w:r>
      <w:r w:rsidR="00852EEE">
        <w:rPr>
          <w:rFonts w:eastAsiaTheme="minorHAnsi" w:cs="Times New Roman"/>
          <w:szCs w:val="28"/>
        </w:rPr>
        <w:t xml:space="preserve"> «</w:t>
      </w:r>
      <w:r w:rsidR="002F1565">
        <w:rPr>
          <w:rFonts w:eastAsiaTheme="minorHAnsi" w:cs="Times New Roman"/>
          <w:szCs w:val="28"/>
        </w:rPr>
        <w:t>4.2.6</w:t>
      </w:r>
      <w:r w:rsidR="00852EEE">
        <w:rPr>
          <w:rFonts w:eastAsiaTheme="minorHAnsi" w:cs="Times New Roman"/>
          <w:szCs w:val="28"/>
        </w:rPr>
        <w:t xml:space="preserve">» </w:t>
      </w:r>
      <w:r w:rsidR="006C5073">
        <w:rPr>
          <w:rFonts w:eastAsiaTheme="minorHAnsi" w:cs="Times New Roman"/>
          <w:szCs w:val="28"/>
        </w:rPr>
        <w:t>дополнить цифр</w:t>
      </w:r>
      <w:r w:rsidR="002F1565">
        <w:rPr>
          <w:rFonts w:eastAsiaTheme="minorHAnsi" w:cs="Times New Roman"/>
          <w:szCs w:val="28"/>
        </w:rPr>
        <w:t>ами</w:t>
      </w:r>
      <w:r w:rsidR="00852EEE">
        <w:rPr>
          <w:rFonts w:eastAsiaTheme="minorHAnsi" w:cs="Times New Roman"/>
          <w:szCs w:val="28"/>
        </w:rPr>
        <w:t xml:space="preserve"> «</w:t>
      </w:r>
      <w:r w:rsidR="002F1565">
        <w:rPr>
          <w:rFonts w:eastAsiaTheme="minorHAnsi" w:cs="Times New Roman"/>
          <w:szCs w:val="28"/>
        </w:rPr>
        <w:t>,</w:t>
      </w:r>
      <w:r w:rsidR="006C5073">
        <w:rPr>
          <w:rFonts w:eastAsiaTheme="minorHAnsi" w:cs="Times New Roman"/>
          <w:szCs w:val="28"/>
        </w:rPr>
        <w:t> </w:t>
      </w:r>
      <w:r w:rsidR="002F1565">
        <w:rPr>
          <w:rFonts w:eastAsiaTheme="minorHAnsi" w:cs="Times New Roman"/>
          <w:szCs w:val="28"/>
        </w:rPr>
        <w:t>4.2.8</w:t>
      </w:r>
      <w:r w:rsidR="00852EEE">
        <w:rPr>
          <w:rFonts w:eastAsiaTheme="minorHAnsi" w:cs="Times New Roman"/>
          <w:szCs w:val="28"/>
        </w:rPr>
        <w:t>».</w:t>
      </w:r>
    </w:p>
    <w:p w:rsidR="00164AA2" w:rsidRDefault="000B02CC" w:rsidP="00AC1F36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1.2.</w:t>
      </w:r>
      <w:r w:rsidR="006C5073">
        <w:rPr>
          <w:rFonts w:eastAsiaTheme="minorHAnsi" w:cs="Times New Roman"/>
          <w:szCs w:val="28"/>
        </w:rPr>
        <w:t> П</w:t>
      </w:r>
      <w:r w:rsidR="007331FD">
        <w:rPr>
          <w:rFonts w:eastAsiaTheme="minorHAnsi" w:cs="Times New Roman"/>
          <w:szCs w:val="28"/>
        </w:rPr>
        <w:t xml:space="preserve">одпункт 5.2 </w:t>
      </w:r>
      <w:r w:rsidR="006C5073" w:rsidRPr="006C5073">
        <w:rPr>
          <w:rFonts w:eastAsiaTheme="minorHAnsi" w:cs="Times New Roman"/>
          <w:szCs w:val="28"/>
        </w:rPr>
        <w:t>после цифр</w:t>
      </w:r>
      <w:r w:rsidR="00852EEE">
        <w:rPr>
          <w:rFonts w:eastAsiaTheme="minorHAnsi" w:cs="Times New Roman"/>
          <w:szCs w:val="28"/>
        </w:rPr>
        <w:t xml:space="preserve"> «</w:t>
      </w:r>
      <w:r w:rsidR="007331FD">
        <w:rPr>
          <w:rFonts w:eastAsiaTheme="minorHAnsi" w:cs="Times New Roman"/>
          <w:szCs w:val="28"/>
        </w:rPr>
        <w:t>4.2.6»</w:t>
      </w:r>
      <w:r w:rsidR="00852EEE">
        <w:rPr>
          <w:rFonts w:eastAsiaTheme="minorHAnsi" w:cs="Times New Roman"/>
          <w:szCs w:val="28"/>
        </w:rPr>
        <w:t xml:space="preserve"> </w:t>
      </w:r>
      <w:r w:rsidR="006C5073" w:rsidRPr="006C5073">
        <w:rPr>
          <w:rFonts w:eastAsiaTheme="minorHAnsi" w:cs="Times New Roman"/>
          <w:szCs w:val="28"/>
        </w:rPr>
        <w:t>дополнить цифрами</w:t>
      </w:r>
      <w:r w:rsidR="00164AA2">
        <w:rPr>
          <w:rFonts w:eastAsiaTheme="minorHAnsi" w:cs="Times New Roman"/>
          <w:szCs w:val="28"/>
        </w:rPr>
        <w:t xml:space="preserve"> «</w:t>
      </w:r>
      <w:r w:rsidR="007331FD">
        <w:rPr>
          <w:rFonts w:eastAsiaTheme="minorHAnsi" w:cs="Times New Roman"/>
          <w:szCs w:val="28"/>
        </w:rPr>
        <w:t>,</w:t>
      </w:r>
      <w:r w:rsidR="006C5073">
        <w:rPr>
          <w:rFonts w:eastAsiaTheme="minorHAnsi" w:cs="Times New Roman"/>
          <w:szCs w:val="28"/>
        </w:rPr>
        <w:t> </w:t>
      </w:r>
      <w:r w:rsidR="007331FD">
        <w:rPr>
          <w:rFonts w:eastAsiaTheme="minorHAnsi" w:cs="Times New Roman"/>
          <w:szCs w:val="28"/>
        </w:rPr>
        <w:t>4.2.8»</w:t>
      </w:r>
      <w:r w:rsidR="00164AA2">
        <w:rPr>
          <w:rFonts w:eastAsiaTheme="minorHAnsi" w:cs="Times New Roman"/>
          <w:szCs w:val="28"/>
        </w:rPr>
        <w:t>.</w:t>
      </w:r>
    </w:p>
    <w:p w:rsidR="00193D58" w:rsidRDefault="00193D58" w:rsidP="00AC1F36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2. Приказ вступает в силу с момента подписания.</w:t>
      </w:r>
    </w:p>
    <w:p w:rsidR="00AC1F36" w:rsidRDefault="00AC1F36" w:rsidP="00AC1F36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</w:p>
    <w:p w:rsidR="00004B85" w:rsidRDefault="00004B85" w:rsidP="00AC1F36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</w:p>
    <w:p w:rsidR="00AC1F36" w:rsidRDefault="00AC1F36" w:rsidP="00AC1F36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</w:p>
    <w:p w:rsidR="00193D58" w:rsidRDefault="00193D58" w:rsidP="00695B61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Министр труда и </w:t>
      </w:r>
      <w:proofErr w:type="gramStart"/>
      <w:r>
        <w:rPr>
          <w:rFonts w:cs="Times New Roman"/>
          <w:szCs w:val="28"/>
        </w:rPr>
        <w:t>социальной</w:t>
      </w:r>
      <w:proofErr w:type="gramEnd"/>
      <w:r>
        <w:rPr>
          <w:rFonts w:cs="Times New Roman"/>
          <w:szCs w:val="28"/>
        </w:rPr>
        <w:t xml:space="preserve"> </w:t>
      </w:r>
    </w:p>
    <w:p w:rsidR="00193D58" w:rsidRDefault="00EA530F" w:rsidP="00695B61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193D58">
        <w:rPr>
          <w:rFonts w:cs="Times New Roman"/>
          <w:szCs w:val="28"/>
        </w:rPr>
        <w:t>оддержки населения</w:t>
      </w:r>
    </w:p>
    <w:p w:rsidR="00695B61" w:rsidRPr="003D1E8D" w:rsidRDefault="00193D58" w:rsidP="006B5EF5">
      <w:pPr>
        <w:tabs>
          <w:tab w:val="right" w:pos="9354"/>
        </w:tabs>
        <w:ind w:firstLine="0"/>
        <w:jc w:val="both"/>
      </w:pPr>
      <w:r>
        <w:rPr>
          <w:rFonts w:cs="Times New Roman"/>
          <w:szCs w:val="28"/>
        </w:rPr>
        <w:t>Ярославской области</w:t>
      </w:r>
      <w:r w:rsidR="00695B61">
        <w:rPr>
          <w:rFonts w:cs="Times New Roman"/>
          <w:szCs w:val="28"/>
        </w:rPr>
        <w:tab/>
      </w:r>
      <w:r w:rsidR="00763116">
        <w:rPr>
          <w:rFonts w:cs="Times New Roman"/>
          <w:szCs w:val="28"/>
        </w:rPr>
        <w:t xml:space="preserve">Н.Л. </w:t>
      </w:r>
      <w:proofErr w:type="spellStart"/>
      <w:r w:rsidR="00763116">
        <w:rPr>
          <w:rFonts w:cs="Times New Roman"/>
          <w:szCs w:val="28"/>
        </w:rPr>
        <w:t>Биочино</w:t>
      </w:r>
      <w:proofErr w:type="spellEnd"/>
    </w:p>
    <w:sectPr w:rsidR="00695B61" w:rsidRPr="003D1E8D" w:rsidSect="006518CA">
      <w:headerReference w:type="default" r:id="rId8"/>
      <w:pgSz w:w="11906" w:h="16838" w:code="9"/>
      <w:pgMar w:top="1134" w:right="567" w:bottom="1134" w:left="1985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A35" w:rsidRDefault="00563A35">
      <w:r>
        <w:separator/>
      </w:r>
    </w:p>
  </w:endnote>
  <w:endnote w:type="continuationSeparator" w:id="0">
    <w:p w:rsidR="00563A35" w:rsidRDefault="00563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A35" w:rsidRDefault="00563A35">
      <w:r>
        <w:separator/>
      </w:r>
    </w:p>
  </w:footnote>
  <w:footnote w:type="continuationSeparator" w:id="0">
    <w:p w:rsidR="00563A35" w:rsidRDefault="00563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387A56">
    <w:pPr>
      <w:pStyle w:val="a8"/>
      <w:tabs>
        <w:tab w:val="clear" w:pos="9355"/>
        <w:tab w:val="right" w:pos="9214"/>
      </w:tabs>
      <w:ind w:firstLine="0"/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621CC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робова Светлана Аркадьевна">
    <w15:presenceInfo w15:providerId="AD" w15:userId="S-1-5-21-3277741452-663078220-263377001-3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04B85"/>
    <w:rsid w:val="000118B2"/>
    <w:rsid w:val="00017F79"/>
    <w:rsid w:val="00054335"/>
    <w:rsid w:val="00065B9F"/>
    <w:rsid w:val="00066CE5"/>
    <w:rsid w:val="00067462"/>
    <w:rsid w:val="00084DE6"/>
    <w:rsid w:val="000B02CC"/>
    <w:rsid w:val="000D2197"/>
    <w:rsid w:val="000F5243"/>
    <w:rsid w:val="00112827"/>
    <w:rsid w:val="001222F0"/>
    <w:rsid w:val="00125E52"/>
    <w:rsid w:val="001509E3"/>
    <w:rsid w:val="00164AA2"/>
    <w:rsid w:val="00185E93"/>
    <w:rsid w:val="00193D58"/>
    <w:rsid w:val="001A1989"/>
    <w:rsid w:val="001B3AD5"/>
    <w:rsid w:val="001C78DA"/>
    <w:rsid w:val="001E3981"/>
    <w:rsid w:val="00211309"/>
    <w:rsid w:val="00220FC4"/>
    <w:rsid w:val="002306C4"/>
    <w:rsid w:val="00232BD6"/>
    <w:rsid w:val="00245805"/>
    <w:rsid w:val="002743FF"/>
    <w:rsid w:val="002919C9"/>
    <w:rsid w:val="002943A4"/>
    <w:rsid w:val="002A619A"/>
    <w:rsid w:val="002B4CDD"/>
    <w:rsid w:val="002C0D65"/>
    <w:rsid w:val="002D4D17"/>
    <w:rsid w:val="002E512A"/>
    <w:rsid w:val="002F1565"/>
    <w:rsid w:val="002F41D2"/>
    <w:rsid w:val="0032292E"/>
    <w:rsid w:val="00345B59"/>
    <w:rsid w:val="00387A56"/>
    <w:rsid w:val="003A2DCC"/>
    <w:rsid w:val="003B2138"/>
    <w:rsid w:val="003D1E8D"/>
    <w:rsid w:val="003D366C"/>
    <w:rsid w:val="003E356E"/>
    <w:rsid w:val="003F208C"/>
    <w:rsid w:val="004039DF"/>
    <w:rsid w:val="0040656C"/>
    <w:rsid w:val="00427B43"/>
    <w:rsid w:val="0043223D"/>
    <w:rsid w:val="00432FA6"/>
    <w:rsid w:val="00447A3A"/>
    <w:rsid w:val="00463D2F"/>
    <w:rsid w:val="004670A2"/>
    <w:rsid w:val="0047044C"/>
    <w:rsid w:val="004A6344"/>
    <w:rsid w:val="004D4658"/>
    <w:rsid w:val="004E1FD0"/>
    <w:rsid w:val="004F16F9"/>
    <w:rsid w:val="004F4E3D"/>
    <w:rsid w:val="00540B0F"/>
    <w:rsid w:val="00550085"/>
    <w:rsid w:val="00563A35"/>
    <w:rsid w:val="00572320"/>
    <w:rsid w:val="00590B96"/>
    <w:rsid w:val="00591291"/>
    <w:rsid w:val="005A079E"/>
    <w:rsid w:val="005A7AF9"/>
    <w:rsid w:val="005B49D0"/>
    <w:rsid w:val="005E2A30"/>
    <w:rsid w:val="006077CE"/>
    <w:rsid w:val="00621CC8"/>
    <w:rsid w:val="00624016"/>
    <w:rsid w:val="00650F77"/>
    <w:rsid w:val="006518CA"/>
    <w:rsid w:val="0065780A"/>
    <w:rsid w:val="0067082A"/>
    <w:rsid w:val="00674BB2"/>
    <w:rsid w:val="00695B61"/>
    <w:rsid w:val="006B4FE0"/>
    <w:rsid w:val="006B5EF5"/>
    <w:rsid w:val="006C0C10"/>
    <w:rsid w:val="006C5073"/>
    <w:rsid w:val="006F1BDF"/>
    <w:rsid w:val="006F4F70"/>
    <w:rsid w:val="00700196"/>
    <w:rsid w:val="007255A4"/>
    <w:rsid w:val="007331FD"/>
    <w:rsid w:val="00744FD5"/>
    <w:rsid w:val="00750AF0"/>
    <w:rsid w:val="007620E7"/>
    <w:rsid w:val="00763116"/>
    <w:rsid w:val="00776ECA"/>
    <w:rsid w:val="00786A61"/>
    <w:rsid w:val="007A07D3"/>
    <w:rsid w:val="007A0F98"/>
    <w:rsid w:val="007D0369"/>
    <w:rsid w:val="007D1887"/>
    <w:rsid w:val="007D4DC8"/>
    <w:rsid w:val="007E0ED7"/>
    <w:rsid w:val="00815D7E"/>
    <w:rsid w:val="008228C3"/>
    <w:rsid w:val="00845D15"/>
    <w:rsid w:val="00851E12"/>
    <w:rsid w:val="00852EEE"/>
    <w:rsid w:val="00874CB6"/>
    <w:rsid w:val="0088387C"/>
    <w:rsid w:val="008B5CA1"/>
    <w:rsid w:val="008F79C3"/>
    <w:rsid w:val="0091449A"/>
    <w:rsid w:val="00931894"/>
    <w:rsid w:val="00970848"/>
    <w:rsid w:val="00977B87"/>
    <w:rsid w:val="009B1803"/>
    <w:rsid w:val="009B7C93"/>
    <w:rsid w:val="009D1CBB"/>
    <w:rsid w:val="009E39F3"/>
    <w:rsid w:val="009F457E"/>
    <w:rsid w:val="00A02A6F"/>
    <w:rsid w:val="00A270C6"/>
    <w:rsid w:val="00A4003C"/>
    <w:rsid w:val="00A506CA"/>
    <w:rsid w:val="00A56356"/>
    <w:rsid w:val="00A61C37"/>
    <w:rsid w:val="00A66B6C"/>
    <w:rsid w:val="00AA487C"/>
    <w:rsid w:val="00AB0713"/>
    <w:rsid w:val="00AC1F36"/>
    <w:rsid w:val="00AC2151"/>
    <w:rsid w:val="00AD5A91"/>
    <w:rsid w:val="00AE5D5C"/>
    <w:rsid w:val="00B11EE7"/>
    <w:rsid w:val="00B615F9"/>
    <w:rsid w:val="00B63915"/>
    <w:rsid w:val="00B97A0A"/>
    <w:rsid w:val="00BB1812"/>
    <w:rsid w:val="00BF3639"/>
    <w:rsid w:val="00BF36DF"/>
    <w:rsid w:val="00C12796"/>
    <w:rsid w:val="00C3642D"/>
    <w:rsid w:val="00C5216F"/>
    <w:rsid w:val="00C65DA7"/>
    <w:rsid w:val="00C74138"/>
    <w:rsid w:val="00C8425C"/>
    <w:rsid w:val="00C87012"/>
    <w:rsid w:val="00C93A1F"/>
    <w:rsid w:val="00CA1F2D"/>
    <w:rsid w:val="00CA62E4"/>
    <w:rsid w:val="00CB2885"/>
    <w:rsid w:val="00CB3A70"/>
    <w:rsid w:val="00CD55E2"/>
    <w:rsid w:val="00D001BB"/>
    <w:rsid w:val="00D00EFB"/>
    <w:rsid w:val="00D115FC"/>
    <w:rsid w:val="00D52D14"/>
    <w:rsid w:val="00D61530"/>
    <w:rsid w:val="00DE0920"/>
    <w:rsid w:val="00DF1340"/>
    <w:rsid w:val="00DF2ECE"/>
    <w:rsid w:val="00DF6877"/>
    <w:rsid w:val="00E1407E"/>
    <w:rsid w:val="00E23498"/>
    <w:rsid w:val="00E43D94"/>
    <w:rsid w:val="00E77DB9"/>
    <w:rsid w:val="00E92FF8"/>
    <w:rsid w:val="00EA2D4A"/>
    <w:rsid w:val="00EA530F"/>
    <w:rsid w:val="00EC0839"/>
    <w:rsid w:val="00EC1649"/>
    <w:rsid w:val="00EE5CA0"/>
    <w:rsid w:val="00EF405E"/>
    <w:rsid w:val="00EF50AC"/>
    <w:rsid w:val="00EF5E5A"/>
    <w:rsid w:val="00F12E46"/>
    <w:rsid w:val="00F16F07"/>
    <w:rsid w:val="00F532AA"/>
    <w:rsid w:val="00F85F29"/>
    <w:rsid w:val="00F87757"/>
    <w:rsid w:val="00F97743"/>
    <w:rsid w:val="00FC6421"/>
    <w:rsid w:val="00FD162D"/>
    <w:rsid w:val="00FD72CE"/>
    <w:rsid w:val="00FE1C3E"/>
    <w:rsid w:val="00FF52F3"/>
    <w:rsid w:val="00FF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85193227A97E87D58D2DAD1F4F84F3E4AAEC3AF0FEDC481807F15DE0E42D6FDD6336413DA0AC318567F6996FE716B9F37625845F6868DA6B939DuCz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Пчелкина Наталия Вячеславовна</cp:lastModifiedBy>
  <cp:revision>3</cp:revision>
  <cp:lastPrinted>2024-04-12T12:42:00Z</cp:lastPrinted>
  <dcterms:created xsi:type="dcterms:W3CDTF">2024-04-12T14:58:00Z</dcterms:created>
  <dcterms:modified xsi:type="dcterms:W3CDTF">2024-04-12T14:59:00Z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14.03.2013 № 09-13</vt:lpwstr>
  </property>
  <property fmtid="{D5CDD505-2E9C-101B-9397-08002B2CF9AE}" pid="6" name="INSTALL_ID">
    <vt:lpwstr>34115</vt:lpwstr>
  </property>
</Properties>
</file>